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4A5" w:rsidRPr="00C944F8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St.JOHN</w:t>
      </w:r>
      <w:r>
        <w:rPr>
          <w:rFonts w:ascii="Times New Roman" w:hAnsi="Times New Roman" w:cs="Times New Roman"/>
          <w:sz w:val="24"/>
          <w:szCs w:val="24"/>
        </w:rPr>
        <w:t xml:space="preserve">       (fl.1426)</w:t>
      </w: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was one of those to whom Sir John Bohun(q.v.) granted the manors of</w:t>
      </w: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Midhurst, Easebourne, Ford and Nyetimber, Sussex, and also the advowson</w:t>
      </w: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church of Nyetimber.</w:t>
      </w: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346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24-53)</w:t>
      </w: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4A5" w:rsidRDefault="005F24A5" w:rsidP="005F24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4A5" w:rsidRDefault="005F24A5" w:rsidP="00564E3C">
      <w:pPr>
        <w:spacing w:after="0" w:line="240" w:lineRule="auto"/>
      </w:pPr>
      <w:r>
        <w:separator/>
      </w:r>
    </w:p>
  </w:endnote>
  <w:endnote w:type="continuationSeparator" w:id="0">
    <w:p w:rsidR="005F24A5" w:rsidRDefault="005F24A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24A5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4A5" w:rsidRDefault="005F24A5" w:rsidP="00564E3C">
      <w:pPr>
        <w:spacing w:after="0" w:line="240" w:lineRule="auto"/>
      </w:pPr>
      <w:r>
        <w:separator/>
      </w:r>
    </w:p>
  </w:footnote>
  <w:footnote w:type="continuationSeparator" w:id="0">
    <w:p w:rsidR="005F24A5" w:rsidRDefault="005F24A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4A5"/>
    <w:rsid w:val="00372DC6"/>
    <w:rsid w:val="00564E3C"/>
    <w:rsid w:val="005F24A5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06236-E624-4221-936D-6F5E6A8B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F24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2015-12-03T20:37:00Z</dcterms:created>
  <dcterms:modified xsi:type="dcterms:W3CDTF">2015-12-03T20:37:00Z</dcterms:modified>
</cp:coreProperties>
</file>